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259" w:rsidRDefault="00545259" w:rsidP="005452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BASTAPLE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fl.1474)</w:t>
      </w:r>
    </w:p>
    <w:p w:rsidR="00545259" w:rsidRDefault="00545259" w:rsidP="005452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Orford, Suffolk.</w:t>
      </w:r>
    </w:p>
    <w:p w:rsidR="00545259" w:rsidRDefault="00545259" w:rsidP="005452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5259" w:rsidRDefault="00545259" w:rsidP="005452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5259" w:rsidRDefault="00545259" w:rsidP="005452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May1474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Buntyng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chaplain(q.v.), </w:t>
      </w:r>
      <w:proofErr w:type="spellStart"/>
      <w:r>
        <w:rPr>
          <w:rFonts w:ascii="Times New Roman" w:hAnsi="Times New Roman" w:cs="Times New Roman"/>
          <w:sz w:val="24"/>
          <w:szCs w:val="24"/>
        </w:rPr>
        <w:t>enfeoffed</w:t>
      </w:r>
      <w:proofErr w:type="spellEnd"/>
    </w:p>
    <w:p w:rsidR="00545259" w:rsidRDefault="00545259" w:rsidP="005452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Geoffrey </w:t>
      </w:r>
      <w:proofErr w:type="spellStart"/>
      <w:r>
        <w:rPr>
          <w:rFonts w:ascii="Times New Roman" w:hAnsi="Times New Roman" w:cs="Times New Roman"/>
          <w:sz w:val="24"/>
          <w:szCs w:val="24"/>
        </w:rPr>
        <w:t>Toek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others of a cottage with an adjacent garden in </w:t>
      </w:r>
    </w:p>
    <w:p w:rsidR="00545259" w:rsidRDefault="00545259" w:rsidP="005452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Orford.</w:t>
      </w:r>
    </w:p>
    <w:p w:rsidR="00545259" w:rsidRDefault="00545259" w:rsidP="005452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(www.discovery.nationalarchives.gov.uk   ref. EE 5/6/32)</w:t>
      </w:r>
    </w:p>
    <w:p w:rsidR="00545259" w:rsidRDefault="00545259" w:rsidP="005452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5259" w:rsidRDefault="00545259" w:rsidP="005452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5259" w:rsidRPr="009A6803" w:rsidRDefault="00545259" w:rsidP="005452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March 2016</w:t>
      </w:r>
    </w:p>
    <w:p w:rsidR="006B2F86" w:rsidRPr="00545259" w:rsidRDefault="0054525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54525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259" w:rsidRDefault="00545259" w:rsidP="00E71FC3">
      <w:pPr>
        <w:spacing w:after="0" w:line="240" w:lineRule="auto"/>
      </w:pPr>
      <w:r>
        <w:separator/>
      </w:r>
    </w:p>
  </w:endnote>
  <w:endnote w:type="continuationSeparator" w:id="0">
    <w:p w:rsidR="00545259" w:rsidRDefault="0054525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259" w:rsidRDefault="00545259" w:rsidP="00E71FC3">
      <w:pPr>
        <w:spacing w:after="0" w:line="240" w:lineRule="auto"/>
      </w:pPr>
      <w:r>
        <w:separator/>
      </w:r>
    </w:p>
  </w:footnote>
  <w:footnote w:type="continuationSeparator" w:id="0">
    <w:p w:rsidR="00545259" w:rsidRDefault="0054525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259"/>
    <w:rsid w:val="0054525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7730A"/>
  <w15:chartTrackingRefBased/>
  <w15:docId w15:val="{EF28F907-E4F9-4B05-867E-C94DABF45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2016-03-05T21:49:00Z</dcterms:created>
  <dcterms:modified xsi:type="dcterms:W3CDTF">2016-03-05T21:50:00Z</dcterms:modified>
</cp:coreProperties>
</file>